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F35" w:rsidRPr="008C42A1" w:rsidRDefault="00B41F35">
      <w:pPr>
        <w:rPr>
          <w:sz w:val="20"/>
          <w:szCs w:val="20"/>
        </w:rPr>
      </w:pPr>
    </w:p>
    <w:p w:rsidR="009167E8" w:rsidRPr="008C42A1" w:rsidRDefault="009167E8">
      <w:pPr>
        <w:rPr>
          <w:sz w:val="20"/>
          <w:szCs w:val="20"/>
        </w:rPr>
      </w:pPr>
    </w:p>
    <w:p w:rsidR="009167E8" w:rsidRPr="008C42A1" w:rsidRDefault="009167E8">
      <w:pPr>
        <w:rPr>
          <w:sz w:val="20"/>
          <w:szCs w:val="20"/>
        </w:rPr>
      </w:pPr>
      <w:r w:rsidRPr="008C42A1">
        <w:rPr>
          <w:sz w:val="20"/>
          <w:szCs w:val="20"/>
        </w:rPr>
        <w:tab/>
      </w:r>
      <w:r w:rsidRPr="008C42A1">
        <w:rPr>
          <w:sz w:val="20"/>
          <w:szCs w:val="20"/>
        </w:rPr>
        <w:tab/>
      </w:r>
    </w:p>
    <w:p w:rsidR="00743070" w:rsidRPr="008C42A1" w:rsidRDefault="00743070">
      <w:pPr>
        <w:rPr>
          <w:sz w:val="20"/>
          <w:szCs w:val="20"/>
        </w:rPr>
      </w:pPr>
    </w:p>
    <w:p w:rsidR="009167E8" w:rsidRPr="008C42A1" w:rsidRDefault="009167E8">
      <w:pPr>
        <w:rPr>
          <w:b/>
          <w:sz w:val="20"/>
          <w:szCs w:val="20"/>
        </w:rPr>
      </w:pPr>
      <w:r w:rsidRPr="008C42A1">
        <w:rPr>
          <w:sz w:val="20"/>
          <w:szCs w:val="20"/>
        </w:rPr>
        <w:tab/>
      </w:r>
      <w:r w:rsidRPr="008C42A1">
        <w:rPr>
          <w:sz w:val="20"/>
          <w:szCs w:val="20"/>
        </w:rPr>
        <w:tab/>
      </w:r>
      <w:r w:rsidR="00E37C90" w:rsidRPr="008C42A1">
        <w:rPr>
          <w:sz w:val="20"/>
          <w:szCs w:val="20"/>
        </w:rPr>
        <w:t xml:space="preserve">     </w:t>
      </w:r>
      <w:r w:rsidRPr="008C42A1">
        <w:rPr>
          <w:b/>
          <w:sz w:val="20"/>
          <w:szCs w:val="20"/>
        </w:rPr>
        <w:t xml:space="preserve">PORTARIA N.° </w:t>
      </w:r>
      <w:r w:rsidR="00F95DFA" w:rsidRPr="008C42A1">
        <w:rPr>
          <w:b/>
          <w:sz w:val="20"/>
          <w:szCs w:val="20"/>
        </w:rPr>
        <w:t>134</w:t>
      </w:r>
      <w:r w:rsidR="006A28FA" w:rsidRPr="008C42A1">
        <w:rPr>
          <w:b/>
          <w:sz w:val="20"/>
          <w:szCs w:val="20"/>
        </w:rPr>
        <w:t>/201</w:t>
      </w:r>
      <w:r w:rsidR="00F95DFA" w:rsidRPr="008C42A1">
        <w:rPr>
          <w:b/>
          <w:sz w:val="20"/>
          <w:szCs w:val="20"/>
        </w:rPr>
        <w:t>4</w:t>
      </w:r>
    </w:p>
    <w:p w:rsidR="009167E8" w:rsidRPr="008C42A1" w:rsidRDefault="009167E8">
      <w:pPr>
        <w:rPr>
          <w:b/>
          <w:sz w:val="20"/>
          <w:szCs w:val="20"/>
        </w:rPr>
      </w:pPr>
    </w:p>
    <w:p w:rsidR="009167E8" w:rsidRPr="008C42A1" w:rsidRDefault="008C42A1" w:rsidP="008C42A1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</w:t>
      </w:r>
      <w:r w:rsidR="009167E8" w:rsidRPr="008C42A1">
        <w:rPr>
          <w:b/>
          <w:sz w:val="20"/>
          <w:szCs w:val="20"/>
        </w:rPr>
        <w:t>DECLARA ESTÁVEIS SERVIDORES DO QUADRO EFETIVO</w:t>
      </w:r>
    </w:p>
    <w:p w:rsidR="009167E8" w:rsidRPr="008C42A1" w:rsidRDefault="009167E8">
      <w:pPr>
        <w:rPr>
          <w:sz w:val="20"/>
          <w:szCs w:val="20"/>
        </w:rPr>
      </w:pPr>
    </w:p>
    <w:p w:rsidR="009167E8" w:rsidRPr="008C42A1" w:rsidRDefault="009167E8" w:rsidP="009167E8">
      <w:pPr>
        <w:jc w:val="both"/>
        <w:rPr>
          <w:sz w:val="20"/>
          <w:szCs w:val="20"/>
        </w:rPr>
      </w:pPr>
      <w:r w:rsidRPr="008C42A1">
        <w:rPr>
          <w:sz w:val="20"/>
          <w:szCs w:val="20"/>
        </w:rPr>
        <w:tab/>
      </w:r>
      <w:r w:rsidRPr="008C42A1">
        <w:rPr>
          <w:sz w:val="20"/>
          <w:szCs w:val="20"/>
        </w:rPr>
        <w:tab/>
      </w:r>
      <w:r w:rsidR="003B0567" w:rsidRPr="008C42A1">
        <w:rPr>
          <w:sz w:val="20"/>
          <w:szCs w:val="20"/>
        </w:rPr>
        <w:t xml:space="preserve">     </w:t>
      </w:r>
      <w:r w:rsidR="00F95DFA" w:rsidRPr="008C42A1">
        <w:rPr>
          <w:b/>
          <w:sz w:val="20"/>
          <w:szCs w:val="20"/>
        </w:rPr>
        <w:t>EUCLIDES QUEQUI</w:t>
      </w:r>
      <w:r w:rsidRPr="008C42A1">
        <w:rPr>
          <w:sz w:val="20"/>
          <w:szCs w:val="20"/>
        </w:rPr>
        <w:t>, Prefeit</w:t>
      </w:r>
      <w:r w:rsidR="00595E6E" w:rsidRPr="008C42A1">
        <w:rPr>
          <w:sz w:val="20"/>
          <w:szCs w:val="20"/>
        </w:rPr>
        <w:t>o Municipal</w:t>
      </w:r>
      <w:r w:rsidR="00F95DFA" w:rsidRPr="008C42A1">
        <w:rPr>
          <w:sz w:val="20"/>
          <w:szCs w:val="20"/>
        </w:rPr>
        <w:t xml:space="preserve"> em exercício</w:t>
      </w:r>
      <w:r w:rsidR="00595E6E" w:rsidRPr="008C42A1">
        <w:rPr>
          <w:sz w:val="20"/>
          <w:szCs w:val="20"/>
        </w:rPr>
        <w:t xml:space="preserve"> de Sagrada Família - </w:t>
      </w:r>
      <w:r w:rsidRPr="008C42A1">
        <w:rPr>
          <w:sz w:val="20"/>
          <w:szCs w:val="20"/>
        </w:rPr>
        <w:t xml:space="preserve">RS, no uso das atribuições legais que lhe são conferidas pela Lei Orgânica Municipal, declara </w:t>
      </w:r>
      <w:r w:rsidRPr="008C42A1">
        <w:rPr>
          <w:b/>
          <w:sz w:val="20"/>
          <w:szCs w:val="20"/>
        </w:rPr>
        <w:t>ESTÁVEIS</w:t>
      </w:r>
      <w:r w:rsidRPr="008C42A1">
        <w:rPr>
          <w:sz w:val="20"/>
          <w:szCs w:val="20"/>
        </w:rPr>
        <w:t xml:space="preserve"> os seguintes servidores municipais, aprovados no estágio probatório realizado na forma dos </w:t>
      </w:r>
      <w:proofErr w:type="spellStart"/>
      <w:r w:rsidRPr="008C42A1">
        <w:rPr>
          <w:sz w:val="20"/>
          <w:szCs w:val="20"/>
        </w:rPr>
        <w:t>arts</w:t>
      </w:r>
      <w:proofErr w:type="spellEnd"/>
      <w:r w:rsidRPr="008C42A1">
        <w:rPr>
          <w:sz w:val="20"/>
          <w:szCs w:val="20"/>
        </w:rPr>
        <w:t xml:space="preserve">. </w:t>
      </w:r>
      <w:smartTag w:uri="urn:schemas-microsoft-com:office:smarttags" w:element="metricconverter">
        <w:smartTagPr>
          <w:attr w:name="ProductID" w:val="20 a"/>
        </w:smartTagPr>
        <w:r w:rsidRPr="008C42A1">
          <w:rPr>
            <w:sz w:val="20"/>
            <w:szCs w:val="20"/>
          </w:rPr>
          <w:t>20 a</w:t>
        </w:r>
      </w:smartTag>
      <w:r w:rsidRPr="008C42A1">
        <w:rPr>
          <w:sz w:val="20"/>
          <w:szCs w:val="20"/>
        </w:rPr>
        <w:t xml:space="preserve"> 22 da Lei Municipal n.° 421/02 – Regime Jurídico dos Servidores Municipais, na forma </w:t>
      </w:r>
      <w:r w:rsidR="00595E6E" w:rsidRPr="008C42A1">
        <w:rPr>
          <w:sz w:val="20"/>
          <w:szCs w:val="20"/>
        </w:rPr>
        <w:t>estabelecida no Decreto</w:t>
      </w:r>
      <w:r w:rsidR="00BE0EFC" w:rsidRPr="008C42A1">
        <w:rPr>
          <w:sz w:val="20"/>
          <w:szCs w:val="20"/>
        </w:rPr>
        <w:t xml:space="preserve"> Executivo</w:t>
      </w:r>
      <w:r w:rsidR="00595E6E" w:rsidRPr="008C42A1">
        <w:rPr>
          <w:sz w:val="20"/>
          <w:szCs w:val="20"/>
        </w:rPr>
        <w:t xml:space="preserve"> n.° 53/2007</w:t>
      </w:r>
      <w:r w:rsidR="00BE0EFC" w:rsidRPr="008C42A1">
        <w:rPr>
          <w:sz w:val="20"/>
          <w:szCs w:val="20"/>
        </w:rPr>
        <w:t xml:space="preserve">, </w:t>
      </w:r>
      <w:r w:rsidRPr="008C42A1">
        <w:rPr>
          <w:sz w:val="20"/>
          <w:szCs w:val="20"/>
        </w:rPr>
        <w:t xml:space="preserve">que dispões sobre o Regulamento do Estágio Probatório: </w:t>
      </w:r>
    </w:p>
    <w:p w:rsidR="00C876D1" w:rsidRPr="008C42A1" w:rsidRDefault="00C876D1" w:rsidP="009167E8">
      <w:pPr>
        <w:jc w:val="both"/>
        <w:rPr>
          <w:sz w:val="20"/>
          <w:szCs w:val="20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62"/>
        <w:gridCol w:w="2216"/>
        <w:gridCol w:w="1985"/>
        <w:gridCol w:w="992"/>
      </w:tblGrid>
      <w:tr w:rsidR="00534F76" w:rsidRPr="008C42A1" w:rsidTr="005A5194">
        <w:tc>
          <w:tcPr>
            <w:tcW w:w="3562" w:type="dxa"/>
          </w:tcPr>
          <w:p w:rsidR="00534F76" w:rsidRPr="008C42A1" w:rsidRDefault="00534F76" w:rsidP="00501154">
            <w:pPr>
              <w:jc w:val="center"/>
              <w:rPr>
                <w:b/>
                <w:sz w:val="20"/>
                <w:szCs w:val="20"/>
              </w:rPr>
            </w:pPr>
            <w:r w:rsidRPr="008C42A1">
              <w:rPr>
                <w:b/>
                <w:sz w:val="20"/>
                <w:szCs w:val="20"/>
              </w:rPr>
              <w:t>Nome</w:t>
            </w:r>
          </w:p>
        </w:tc>
        <w:tc>
          <w:tcPr>
            <w:tcW w:w="2216" w:type="dxa"/>
          </w:tcPr>
          <w:p w:rsidR="00534F76" w:rsidRPr="008C42A1" w:rsidRDefault="00534F76" w:rsidP="00501154">
            <w:pPr>
              <w:jc w:val="center"/>
              <w:rPr>
                <w:b/>
                <w:sz w:val="20"/>
                <w:szCs w:val="20"/>
              </w:rPr>
            </w:pPr>
            <w:r w:rsidRPr="008C42A1">
              <w:rPr>
                <w:b/>
                <w:sz w:val="20"/>
                <w:szCs w:val="20"/>
              </w:rPr>
              <w:t>Cargo</w:t>
            </w:r>
          </w:p>
        </w:tc>
        <w:tc>
          <w:tcPr>
            <w:tcW w:w="1985" w:type="dxa"/>
          </w:tcPr>
          <w:p w:rsidR="00534F76" w:rsidRPr="008C42A1" w:rsidRDefault="00534F76" w:rsidP="00501154">
            <w:pPr>
              <w:jc w:val="center"/>
              <w:rPr>
                <w:b/>
                <w:sz w:val="20"/>
                <w:szCs w:val="20"/>
              </w:rPr>
            </w:pPr>
            <w:r w:rsidRPr="008C42A1">
              <w:rPr>
                <w:b/>
                <w:sz w:val="20"/>
                <w:szCs w:val="20"/>
              </w:rPr>
              <w:t>Estável a/c de</w:t>
            </w:r>
          </w:p>
        </w:tc>
        <w:tc>
          <w:tcPr>
            <w:tcW w:w="992" w:type="dxa"/>
          </w:tcPr>
          <w:p w:rsidR="00534F76" w:rsidRPr="008C42A1" w:rsidRDefault="00527DF7" w:rsidP="005011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Nota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8C42A1">
              <w:rPr>
                <w:sz w:val="20"/>
                <w:szCs w:val="20"/>
              </w:rPr>
              <w:t>idnei Muller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Vigilante</w:t>
            </w:r>
          </w:p>
        </w:tc>
        <w:tc>
          <w:tcPr>
            <w:tcW w:w="1985" w:type="dxa"/>
          </w:tcPr>
          <w:p w:rsidR="005A5194" w:rsidRPr="008C42A1" w:rsidRDefault="005A5194" w:rsidP="009D2F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3390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proofErr w:type="spellStart"/>
            <w:r w:rsidRPr="008C42A1">
              <w:rPr>
                <w:sz w:val="20"/>
                <w:szCs w:val="20"/>
              </w:rPr>
              <w:t>Josino</w:t>
            </w:r>
            <w:proofErr w:type="spellEnd"/>
            <w:r w:rsidRPr="008C42A1">
              <w:rPr>
                <w:sz w:val="20"/>
                <w:szCs w:val="20"/>
              </w:rPr>
              <w:t xml:space="preserve"> Clair Siqueira Rodrigues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Vigilante</w:t>
            </w:r>
          </w:p>
        </w:tc>
        <w:tc>
          <w:tcPr>
            <w:tcW w:w="1985" w:type="dxa"/>
          </w:tcPr>
          <w:p w:rsidR="005A5194" w:rsidRPr="008C42A1" w:rsidRDefault="005A5194" w:rsidP="009D2F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3470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>Jose Valmir Otero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Vigilante</w:t>
            </w:r>
          </w:p>
        </w:tc>
        <w:tc>
          <w:tcPr>
            <w:tcW w:w="1985" w:type="dxa"/>
          </w:tcPr>
          <w:p w:rsidR="005A5194" w:rsidRPr="008C42A1" w:rsidRDefault="005A5194" w:rsidP="009D2F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3350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>Antonio Gilberto Rodrigues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Vigilante</w:t>
            </w:r>
          </w:p>
        </w:tc>
        <w:tc>
          <w:tcPr>
            <w:tcW w:w="1985" w:type="dxa"/>
          </w:tcPr>
          <w:p w:rsidR="005A5194" w:rsidRPr="008C42A1" w:rsidRDefault="005A5194" w:rsidP="009D2F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3470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>Ronaldo Correa Brizola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Aux</w:t>
            </w:r>
            <w:proofErr w:type="spellEnd"/>
            <w:r>
              <w:rPr>
                <w:sz w:val="20"/>
                <w:szCs w:val="20"/>
              </w:rPr>
              <w:t>. Administrativo</w:t>
            </w:r>
          </w:p>
        </w:tc>
        <w:tc>
          <w:tcPr>
            <w:tcW w:w="1985" w:type="dxa"/>
          </w:tcPr>
          <w:p w:rsidR="005A5194" w:rsidRPr="008C42A1" w:rsidRDefault="005A5194" w:rsidP="009D2F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3570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Antonio Nei F.</w:t>
            </w:r>
            <w:r w:rsidRPr="008C42A1">
              <w:rPr>
                <w:sz w:val="20"/>
                <w:szCs w:val="20"/>
              </w:rPr>
              <w:t xml:space="preserve"> da Conceição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Operad</w:t>
            </w:r>
            <w:proofErr w:type="spellEnd"/>
            <w:r>
              <w:rPr>
                <w:sz w:val="20"/>
                <w:szCs w:val="20"/>
              </w:rPr>
              <w:t>. De Máquinas</w:t>
            </w:r>
          </w:p>
        </w:tc>
        <w:tc>
          <w:tcPr>
            <w:tcW w:w="1985" w:type="dxa"/>
          </w:tcPr>
          <w:p w:rsidR="005A5194" w:rsidRPr="008C42A1" w:rsidRDefault="005A5194" w:rsidP="009D2F6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3350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 xml:space="preserve">Tiago Araujo </w:t>
            </w:r>
            <w:proofErr w:type="spellStart"/>
            <w:r w:rsidRPr="008C42A1">
              <w:rPr>
                <w:sz w:val="20"/>
                <w:szCs w:val="20"/>
              </w:rPr>
              <w:t>Garafini</w:t>
            </w:r>
            <w:proofErr w:type="spellEnd"/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Téc. Agrícola</w:t>
            </w:r>
          </w:p>
        </w:tc>
        <w:tc>
          <w:tcPr>
            <w:tcW w:w="1985" w:type="dxa"/>
          </w:tcPr>
          <w:p w:rsidR="005A5194" w:rsidRPr="008C42A1" w:rsidRDefault="005A5194" w:rsidP="004C6C2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3370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proofErr w:type="spellStart"/>
            <w:r w:rsidRPr="008C42A1">
              <w:rPr>
                <w:sz w:val="20"/>
                <w:szCs w:val="20"/>
              </w:rPr>
              <w:t>Elizangela</w:t>
            </w:r>
            <w:proofErr w:type="spellEnd"/>
            <w:r w:rsidRPr="008C42A1">
              <w:rPr>
                <w:sz w:val="20"/>
                <w:szCs w:val="20"/>
              </w:rPr>
              <w:t xml:space="preserve"> </w:t>
            </w:r>
            <w:proofErr w:type="spellStart"/>
            <w:r w:rsidRPr="008C42A1">
              <w:rPr>
                <w:sz w:val="20"/>
                <w:szCs w:val="20"/>
              </w:rPr>
              <w:t>Kich</w:t>
            </w:r>
            <w:proofErr w:type="spellEnd"/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Aux</w:t>
            </w:r>
            <w:proofErr w:type="spellEnd"/>
            <w:r>
              <w:rPr>
                <w:sz w:val="20"/>
                <w:szCs w:val="20"/>
              </w:rPr>
              <w:t>. Administrativo</w:t>
            </w:r>
          </w:p>
        </w:tc>
        <w:tc>
          <w:tcPr>
            <w:tcW w:w="1985" w:type="dxa"/>
          </w:tcPr>
          <w:p w:rsidR="005A5194" w:rsidRPr="008C42A1" w:rsidRDefault="005A5194" w:rsidP="004C6C2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3480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 xml:space="preserve">Renato Ochoa Pereira 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Vigilante</w:t>
            </w:r>
          </w:p>
        </w:tc>
        <w:tc>
          <w:tcPr>
            <w:tcW w:w="1985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3510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proofErr w:type="spellStart"/>
            <w:r w:rsidRPr="008C42A1">
              <w:rPr>
                <w:sz w:val="20"/>
                <w:szCs w:val="20"/>
              </w:rPr>
              <w:t>Adelir</w:t>
            </w:r>
            <w:proofErr w:type="spellEnd"/>
            <w:r w:rsidRPr="008C42A1">
              <w:rPr>
                <w:sz w:val="20"/>
                <w:szCs w:val="20"/>
              </w:rPr>
              <w:t xml:space="preserve"> de Souza Muniz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Vigilante</w:t>
            </w:r>
          </w:p>
        </w:tc>
        <w:tc>
          <w:tcPr>
            <w:tcW w:w="1985" w:type="dxa"/>
          </w:tcPr>
          <w:p w:rsidR="005A5194" w:rsidRPr="008C42A1" w:rsidRDefault="005A5194" w:rsidP="003463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3510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>Ivar Tasso Pimentel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Operário</w:t>
            </w:r>
          </w:p>
        </w:tc>
        <w:tc>
          <w:tcPr>
            <w:tcW w:w="1985" w:type="dxa"/>
          </w:tcPr>
          <w:p w:rsidR="005A5194" w:rsidRPr="008C42A1" w:rsidRDefault="005A5194" w:rsidP="003463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3330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 xml:space="preserve">Margarete </w:t>
            </w:r>
            <w:proofErr w:type="spellStart"/>
            <w:r w:rsidRPr="008C42A1">
              <w:rPr>
                <w:sz w:val="20"/>
                <w:szCs w:val="20"/>
              </w:rPr>
              <w:t>Marafon</w:t>
            </w:r>
            <w:proofErr w:type="spellEnd"/>
            <w:r w:rsidRPr="008C42A1">
              <w:rPr>
                <w:sz w:val="20"/>
                <w:szCs w:val="20"/>
              </w:rPr>
              <w:t xml:space="preserve"> </w:t>
            </w:r>
            <w:proofErr w:type="spellStart"/>
            <w:r w:rsidRPr="008C42A1">
              <w:rPr>
                <w:sz w:val="20"/>
                <w:szCs w:val="20"/>
              </w:rPr>
              <w:t>Duranti</w:t>
            </w:r>
            <w:proofErr w:type="spellEnd"/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Assist</w:t>
            </w:r>
            <w:proofErr w:type="spellEnd"/>
            <w:r>
              <w:rPr>
                <w:sz w:val="20"/>
                <w:szCs w:val="20"/>
              </w:rPr>
              <w:t>. Social</w:t>
            </w:r>
          </w:p>
        </w:tc>
        <w:tc>
          <w:tcPr>
            <w:tcW w:w="1985" w:type="dxa"/>
          </w:tcPr>
          <w:p w:rsidR="005A5194" w:rsidRPr="008C42A1" w:rsidRDefault="005A5194" w:rsidP="003463D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3340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>Sonia Mara Dias</w:t>
            </w:r>
            <w:r>
              <w:rPr>
                <w:sz w:val="20"/>
                <w:szCs w:val="20"/>
              </w:rPr>
              <w:t xml:space="preserve"> Pietro </w:t>
            </w:r>
            <w:proofErr w:type="spellStart"/>
            <w:r>
              <w:rPr>
                <w:sz w:val="20"/>
                <w:szCs w:val="20"/>
              </w:rPr>
              <w:t>Belli</w:t>
            </w:r>
            <w:proofErr w:type="spellEnd"/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Servente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3480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 xml:space="preserve">Sandra M. Ribas </w:t>
            </w:r>
            <w:proofErr w:type="gramStart"/>
            <w:r w:rsidRPr="008C42A1">
              <w:rPr>
                <w:sz w:val="20"/>
                <w:szCs w:val="20"/>
              </w:rPr>
              <w:t>Barboza</w:t>
            </w:r>
            <w:proofErr w:type="gramEnd"/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Oficial Administrativo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3570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>Enio Clovis Ribeiro de Lima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Motorista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3330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Juliana M B.</w:t>
            </w:r>
            <w:r w:rsidRPr="008C42A1">
              <w:rPr>
                <w:sz w:val="20"/>
                <w:szCs w:val="20"/>
              </w:rPr>
              <w:t xml:space="preserve"> da Silva Santos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Servente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3390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>Vera Lucia Ribeiro Martins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Professora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3420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 xml:space="preserve">Lea </w:t>
            </w:r>
            <w:proofErr w:type="spellStart"/>
            <w:r w:rsidRPr="008C42A1">
              <w:rPr>
                <w:sz w:val="20"/>
                <w:szCs w:val="20"/>
              </w:rPr>
              <w:t>Rejane</w:t>
            </w:r>
            <w:proofErr w:type="spellEnd"/>
            <w:r w:rsidRPr="008C42A1">
              <w:rPr>
                <w:sz w:val="20"/>
                <w:szCs w:val="20"/>
              </w:rPr>
              <w:t xml:space="preserve"> </w:t>
            </w:r>
            <w:proofErr w:type="spellStart"/>
            <w:r w:rsidRPr="008C42A1">
              <w:rPr>
                <w:sz w:val="20"/>
                <w:szCs w:val="20"/>
              </w:rPr>
              <w:t>Villarinho</w:t>
            </w:r>
            <w:proofErr w:type="spellEnd"/>
            <w:r w:rsidRPr="008C42A1">
              <w:rPr>
                <w:sz w:val="20"/>
                <w:szCs w:val="20"/>
              </w:rPr>
              <w:t xml:space="preserve"> </w:t>
            </w:r>
            <w:proofErr w:type="spellStart"/>
            <w:r w:rsidRPr="008C42A1">
              <w:rPr>
                <w:sz w:val="20"/>
                <w:szCs w:val="20"/>
              </w:rPr>
              <w:t>Conterno</w:t>
            </w:r>
            <w:proofErr w:type="spellEnd"/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Professora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3420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>Romualdo Pereira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Motorista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3280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proofErr w:type="spellStart"/>
            <w:r w:rsidRPr="008C42A1">
              <w:rPr>
                <w:sz w:val="20"/>
                <w:szCs w:val="20"/>
              </w:rPr>
              <w:t>Marlei</w:t>
            </w:r>
            <w:proofErr w:type="spellEnd"/>
            <w:r w:rsidRPr="008C42A1">
              <w:rPr>
                <w:sz w:val="20"/>
                <w:szCs w:val="20"/>
              </w:rPr>
              <w:t xml:space="preserve"> </w:t>
            </w:r>
            <w:proofErr w:type="spellStart"/>
            <w:r w:rsidRPr="008C42A1">
              <w:rPr>
                <w:sz w:val="20"/>
                <w:szCs w:val="20"/>
              </w:rPr>
              <w:t>Ardenghi</w:t>
            </w:r>
            <w:proofErr w:type="spellEnd"/>
            <w:r w:rsidRPr="008C42A1">
              <w:rPr>
                <w:sz w:val="20"/>
                <w:szCs w:val="20"/>
              </w:rPr>
              <w:t xml:space="preserve"> Martins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Aux</w:t>
            </w:r>
            <w:proofErr w:type="spellEnd"/>
            <w:r>
              <w:rPr>
                <w:sz w:val="20"/>
                <w:szCs w:val="20"/>
              </w:rPr>
              <w:t>. De Saúde Bucal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3380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proofErr w:type="spellStart"/>
            <w:r w:rsidRPr="008C42A1">
              <w:rPr>
                <w:sz w:val="20"/>
                <w:szCs w:val="20"/>
              </w:rPr>
              <w:t>Keli</w:t>
            </w:r>
            <w:proofErr w:type="spellEnd"/>
            <w:r w:rsidRPr="008C42A1">
              <w:rPr>
                <w:sz w:val="20"/>
                <w:szCs w:val="20"/>
              </w:rPr>
              <w:t xml:space="preserve"> Vanessa dos Santos 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Téc. Em Enfermagem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3360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Maria </w:t>
            </w:r>
            <w:proofErr w:type="spellStart"/>
            <w:r>
              <w:rPr>
                <w:sz w:val="20"/>
                <w:szCs w:val="20"/>
              </w:rPr>
              <w:t>Vanderleia</w:t>
            </w:r>
            <w:proofErr w:type="spellEnd"/>
            <w:r>
              <w:rPr>
                <w:sz w:val="20"/>
                <w:szCs w:val="20"/>
              </w:rPr>
              <w:t xml:space="preserve"> V.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8C42A1">
              <w:rPr>
                <w:sz w:val="20"/>
                <w:szCs w:val="20"/>
              </w:rPr>
              <w:t xml:space="preserve"> </w:t>
            </w:r>
            <w:proofErr w:type="gramEnd"/>
            <w:r w:rsidRPr="008C42A1">
              <w:rPr>
                <w:sz w:val="20"/>
                <w:szCs w:val="20"/>
              </w:rPr>
              <w:t>Pinheiro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Servente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3430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>Silvio Alves Gomes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Motorista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3450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 xml:space="preserve">Carlos </w:t>
            </w:r>
            <w:proofErr w:type="spellStart"/>
            <w:r w:rsidRPr="008C42A1">
              <w:rPr>
                <w:sz w:val="20"/>
                <w:szCs w:val="20"/>
              </w:rPr>
              <w:t>Toscanino</w:t>
            </w:r>
            <w:proofErr w:type="spellEnd"/>
            <w:r w:rsidRPr="008C42A1">
              <w:rPr>
                <w:sz w:val="20"/>
                <w:szCs w:val="20"/>
              </w:rPr>
              <w:t xml:space="preserve"> de Moraes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Téc. Em Enfermagem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3320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 xml:space="preserve">Sandra </w:t>
            </w:r>
            <w:proofErr w:type="spellStart"/>
            <w:r w:rsidRPr="008C42A1">
              <w:rPr>
                <w:sz w:val="20"/>
                <w:szCs w:val="20"/>
              </w:rPr>
              <w:t>Gilmara</w:t>
            </w:r>
            <w:proofErr w:type="spellEnd"/>
            <w:r w:rsidRPr="008C42A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G.</w:t>
            </w:r>
            <w:r w:rsidRPr="008C42A1">
              <w:rPr>
                <w:sz w:val="20"/>
                <w:szCs w:val="20"/>
              </w:rPr>
              <w:t xml:space="preserve"> Vargas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Aux</w:t>
            </w:r>
            <w:proofErr w:type="spellEnd"/>
            <w:r>
              <w:rPr>
                <w:sz w:val="20"/>
                <w:szCs w:val="20"/>
              </w:rPr>
              <w:t>. De Saúde Bucal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3320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>Sandra Mara Campos de Lima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Téc. Em Enfermagem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3460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>Lucineia Vieira Teodoro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Servente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3400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>Ana Flavia Brizola Almeida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Aux</w:t>
            </w:r>
            <w:proofErr w:type="spellEnd"/>
            <w:r>
              <w:rPr>
                <w:sz w:val="20"/>
                <w:szCs w:val="20"/>
              </w:rPr>
              <w:t>. Administrativo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3420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>Adriana F. Conceição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Enfermeira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3280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>Alex</w:t>
            </w:r>
            <w:proofErr w:type="gramStart"/>
            <w:r w:rsidRPr="008C42A1">
              <w:rPr>
                <w:sz w:val="20"/>
                <w:szCs w:val="20"/>
              </w:rPr>
              <w:t xml:space="preserve">  </w:t>
            </w:r>
            <w:proofErr w:type="gramEnd"/>
            <w:r w:rsidRPr="008C42A1">
              <w:rPr>
                <w:sz w:val="20"/>
                <w:szCs w:val="20"/>
              </w:rPr>
              <w:t>Ochoa Pereira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Motorista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3190</w:t>
            </w:r>
          </w:p>
        </w:tc>
      </w:tr>
      <w:tr w:rsidR="005A5194" w:rsidRPr="008C42A1" w:rsidTr="005A5194">
        <w:tc>
          <w:tcPr>
            <w:tcW w:w="3562" w:type="dxa"/>
          </w:tcPr>
          <w:p w:rsidR="005A5194" w:rsidRPr="008C42A1" w:rsidRDefault="005A5194" w:rsidP="002C12C2">
            <w:pPr>
              <w:pStyle w:val="PargrafodaLista"/>
              <w:numPr>
                <w:ilvl w:val="0"/>
                <w:numId w:val="1"/>
              </w:numPr>
              <w:ind w:hanging="720"/>
              <w:jc w:val="both"/>
              <w:rPr>
                <w:sz w:val="20"/>
                <w:szCs w:val="20"/>
              </w:rPr>
            </w:pPr>
            <w:r w:rsidRPr="008C42A1">
              <w:rPr>
                <w:sz w:val="20"/>
                <w:szCs w:val="20"/>
              </w:rPr>
              <w:t>Delires Antunes da Silva</w:t>
            </w:r>
          </w:p>
        </w:tc>
        <w:tc>
          <w:tcPr>
            <w:tcW w:w="2216" w:type="dxa"/>
          </w:tcPr>
          <w:p w:rsidR="005A5194" w:rsidRPr="008C42A1" w:rsidRDefault="005A5194" w:rsidP="00837BF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Servente</w:t>
            </w:r>
          </w:p>
        </w:tc>
        <w:tc>
          <w:tcPr>
            <w:tcW w:w="1985" w:type="dxa"/>
          </w:tcPr>
          <w:p w:rsidR="005A5194" w:rsidRPr="008C42A1" w:rsidRDefault="005A5194" w:rsidP="00E36AB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de julho de 2014</w:t>
            </w:r>
          </w:p>
        </w:tc>
        <w:tc>
          <w:tcPr>
            <w:tcW w:w="992" w:type="dxa"/>
          </w:tcPr>
          <w:p w:rsidR="005A5194" w:rsidRPr="005A5194" w:rsidRDefault="005A5194" w:rsidP="0009575E">
            <w:pPr>
              <w:jc w:val="both"/>
              <w:rPr>
                <w:sz w:val="20"/>
                <w:szCs w:val="20"/>
              </w:rPr>
            </w:pPr>
            <w:r w:rsidRPr="005A5194">
              <w:rPr>
                <w:sz w:val="20"/>
                <w:szCs w:val="20"/>
              </w:rPr>
              <w:t>3550</w:t>
            </w:r>
          </w:p>
        </w:tc>
      </w:tr>
    </w:tbl>
    <w:p w:rsidR="00501154" w:rsidRPr="008C42A1" w:rsidRDefault="009167E8" w:rsidP="009167E8">
      <w:pPr>
        <w:jc w:val="both"/>
        <w:rPr>
          <w:sz w:val="20"/>
          <w:szCs w:val="20"/>
        </w:rPr>
      </w:pPr>
      <w:r w:rsidRPr="008C42A1">
        <w:rPr>
          <w:sz w:val="20"/>
          <w:szCs w:val="20"/>
        </w:rPr>
        <w:t xml:space="preserve"> </w:t>
      </w:r>
    </w:p>
    <w:p w:rsidR="00501154" w:rsidRPr="008C42A1" w:rsidRDefault="00501154" w:rsidP="00501154">
      <w:pPr>
        <w:pStyle w:val="Corpodetexto"/>
        <w:rPr>
          <w:rFonts w:cs="Arial"/>
          <w:sz w:val="20"/>
        </w:rPr>
      </w:pPr>
      <w:r w:rsidRPr="008C42A1">
        <w:rPr>
          <w:sz w:val="20"/>
        </w:rPr>
        <w:tab/>
      </w:r>
      <w:r w:rsidR="003B0567" w:rsidRPr="008C42A1">
        <w:rPr>
          <w:sz w:val="20"/>
        </w:rPr>
        <w:tab/>
      </w:r>
      <w:r w:rsidRPr="008C42A1">
        <w:rPr>
          <w:rFonts w:cs="Arial"/>
          <w:sz w:val="20"/>
        </w:rPr>
        <w:t>GABINETE DO PREFEITO MUN</w:t>
      </w:r>
      <w:r w:rsidR="00D16AB5">
        <w:rPr>
          <w:rFonts w:cs="Arial"/>
          <w:sz w:val="20"/>
        </w:rPr>
        <w:t>ICIPAL DE SAGRADA FAMÍLIA, EM 01</w:t>
      </w:r>
      <w:r w:rsidRPr="008C42A1">
        <w:rPr>
          <w:rFonts w:cs="Arial"/>
          <w:sz w:val="20"/>
        </w:rPr>
        <w:t xml:space="preserve"> DE </w:t>
      </w:r>
      <w:r w:rsidR="00D16AB5">
        <w:rPr>
          <w:rFonts w:cs="Arial"/>
          <w:sz w:val="20"/>
        </w:rPr>
        <w:t>AGOSTO</w:t>
      </w:r>
      <w:r w:rsidRPr="008C42A1">
        <w:rPr>
          <w:rFonts w:cs="Arial"/>
          <w:sz w:val="20"/>
        </w:rPr>
        <w:t xml:space="preserve"> </w:t>
      </w:r>
      <w:proofErr w:type="spellStart"/>
      <w:r w:rsidRPr="008C42A1">
        <w:rPr>
          <w:rFonts w:cs="Arial"/>
          <w:sz w:val="20"/>
        </w:rPr>
        <w:t>DE</w:t>
      </w:r>
      <w:proofErr w:type="spellEnd"/>
      <w:r w:rsidRPr="008C42A1">
        <w:rPr>
          <w:rFonts w:cs="Arial"/>
          <w:sz w:val="20"/>
        </w:rPr>
        <w:t xml:space="preserve"> 201</w:t>
      </w:r>
      <w:r w:rsidR="00D16AB5">
        <w:rPr>
          <w:rFonts w:cs="Arial"/>
          <w:sz w:val="20"/>
        </w:rPr>
        <w:t>4</w:t>
      </w:r>
      <w:r w:rsidRPr="008C42A1">
        <w:rPr>
          <w:rFonts w:cs="Arial"/>
          <w:sz w:val="20"/>
        </w:rPr>
        <w:t>.</w:t>
      </w:r>
    </w:p>
    <w:p w:rsidR="00501154" w:rsidRPr="008C42A1" w:rsidRDefault="00501154" w:rsidP="00501154">
      <w:pPr>
        <w:pStyle w:val="Corpodetexto"/>
        <w:rPr>
          <w:rFonts w:cs="Arial"/>
          <w:sz w:val="20"/>
        </w:rPr>
      </w:pPr>
    </w:p>
    <w:p w:rsidR="00501154" w:rsidRPr="008C42A1" w:rsidRDefault="00867755" w:rsidP="00867755">
      <w:pPr>
        <w:pStyle w:val="Recuodecorpodetexto2"/>
        <w:ind w:left="3540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EUCLIDES QUEQUI</w:t>
      </w:r>
      <w:r w:rsidR="00501154" w:rsidRPr="008C42A1">
        <w:rPr>
          <w:rFonts w:ascii="Arial" w:hAnsi="Arial" w:cs="Arial"/>
          <w:sz w:val="20"/>
          <w:szCs w:val="20"/>
        </w:rPr>
        <w:tab/>
        <w:t xml:space="preserve">                                Prefeito Municipal</w:t>
      </w:r>
      <w:r>
        <w:rPr>
          <w:rFonts w:ascii="Arial" w:hAnsi="Arial" w:cs="Arial"/>
          <w:sz w:val="20"/>
          <w:szCs w:val="20"/>
        </w:rPr>
        <w:t xml:space="preserve"> em exercício</w:t>
      </w:r>
    </w:p>
    <w:p w:rsidR="00501154" w:rsidRPr="008C42A1" w:rsidRDefault="00501154" w:rsidP="0050115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8C42A1">
        <w:rPr>
          <w:rFonts w:ascii="Arial" w:hAnsi="Arial" w:cs="Arial"/>
          <w:b/>
          <w:sz w:val="20"/>
          <w:szCs w:val="20"/>
        </w:rPr>
        <w:t xml:space="preserve">Registre-se e Publique-se                           </w:t>
      </w:r>
    </w:p>
    <w:p w:rsidR="00501154" w:rsidRPr="008C42A1" w:rsidRDefault="00501154" w:rsidP="0050115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501154" w:rsidRPr="008C42A1" w:rsidRDefault="00501154" w:rsidP="00501154">
      <w:pPr>
        <w:jc w:val="both"/>
        <w:rPr>
          <w:rFonts w:ascii="Arial" w:hAnsi="Arial" w:cs="Arial"/>
          <w:b/>
          <w:sz w:val="20"/>
          <w:szCs w:val="20"/>
        </w:rPr>
      </w:pPr>
      <w:r w:rsidRPr="008C42A1">
        <w:rPr>
          <w:rFonts w:ascii="Arial" w:hAnsi="Arial" w:cs="Arial"/>
          <w:b/>
          <w:sz w:val="20"/>
          <w:szCs w:val="20"/>
        </w:rPr>
        <w:t xml:space="preserve">   </w:t>
      </w:r>
      <w:r w:rsidR="00867755">
        <w:rPr>
          <w:rFonts w:ascii="Arial" w:hAnsi="Arial" w:cs="Arial"/>
          <w:b/>
          <w:sz w:val="20"/>
          <w:szCs w:val="20"/>
        </w:rPr>
        <w:t xml:space="preserve">   </w:t>
      </w:r>
      <w:r w:rsidRPr="008C42A1">
        <w:rPr>
          <w:rFonts w:ascii="Arial" w:hAnsi="Arial" w:cs="Arial"/>
          <w:b/>
          <w:sz w:val="20"/>
          <w:szCs w:val="20"/>
        </w:rPr>
        <w:t xml:space="preserve"> </w:t>
      </w:r>
      <w:r w:rsidR="00867755">
        <w:rPr>
          <w:rFonts w:ascii="Arial" w:hAnsi="Arial" w:cs="Arial"/>
          <w:b/>
          <w:sz w:val="20"/>
          <w:szCs w:val="20"/>
        </w:rPr>
        <w:t>VALDIR LAVA</w:t>
      </w:r>
    </w:p>
    <w:p w:rsidR="00501154" w:rsidRPr="008C42A1" w:rsidRDefault="00501154" w:rsidP="00501154">
      <w:pPr>
        <w:jc w:val="both"/>
        <w:rPr>
          <w:rFonts w:ascii="Arial" w:hAnsi="Arial" w:cs="Arial"/>
          <w:b/>
          <w:sz w:val="20"/>
          <w:szCs w:val="20"/>
        </w:rPr>
      </w:pPr>
      <w:r w:rsidRPr="008C42A1">
        <w:rPr>
          <w:rFonts w:ascii="Arial" w:hAnsi="Arial" w:cs="Arial"/>
          <w:b/>
          <w:sz w:val="20"/>
          <w:szCs w:val="20"/>
        </w:rPr>
        <w:t>Séc. Mun. da Administração</w:t>
      </w:r>
    </w:p>
    <w:p w:rsidR="00501154" w:rsidRPr="008C42A1" w:rsidRDefault="00501154" w:rsidP="00501154">
      <w:pPr>
        <w:jc w:val="both"/>
        <w:rPr>
          <w:rFonts w:ascii="Arial" w:hAnsi="Arial" w:cs="Arial"/>
          <w:b/>
          <w:sz w:val="20"/>
          <w:szCs w:val="20"/>
        </w:rPr>
      </w:pPr>
    </w:p>
    <w:p w:rsidR="009167E8" w:rsidRPr="008C42A1" w:rsidRDefault="009167E8" w:rsidP="009167E8">
      <w:pPr>
        <w:jc w:val="both"/>
        <w:rPr>
          <w:sz w:val="20"/>
          <w:szCs w:val="20"/>
        </w:rPr>
      </w:pPr>
    </w:p>
    <w:sectPr w:rsidR="009167E8" w:rsidRPr="008C42A1" w:rsidSect="00215C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C52C7A"/>
    <w:multiLevelType w:val="hybridMultilevel"/>
    <w:tmpl w:val="213AFE1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stylePaneFormatFilter w:val="3F01"/>
  <w:defaultTabStop w:val="708"/>
  <w:hyphenationZone w:val="425"/>
  <w:characterSpacingControl w:val="doNotCompress"/>
  <w:compat/>
  <w:rsids>
    <w:rsidRoot w:val="0064118B"/>
    <w:rsid w:val="00005734"/>
    <w:rsid w:val="00012053"/>
    <w:rsid w:val="00020C49"/>
    <w:rsid w:val="00025CA6"/>
    <w:rsid w:val="00032130"/>
    <w:rsid w:val="00040DE4"/>
    <w:rsid w:val="000526F1"/>
    <w:rsid w:val="00081C3F"/>
    <w:rsid w:val="000A7D66"/>
    <w:rsid w:val="000B385D"/>
    <w:rsid w:val="000B5B1F"/>
    <w:rsid w:val="000C06CA"/>
    <w:rsid w:val="000C556F"/>
    <w:rsid w:val="000D6DB0"/>
    <w:rsid w:val="000E11DC"/>
    <w:rsid w:val="0010139E"/>
    <w:rsid w:val="0010174E"/>
    <w:rsid w:val="00110AAC"/>
    <w:rsid w:val="001145AC"/>
    <w:rsid w:val="0012347F"/>
    <w:rsid w:val="00134C1E"/>
    <w:rsid w:val="001417AF"/>
    <w:rsid w:val="0015224B"/>
    <w:rsid w:val="00162F39"/>
    <w:rsid w:val="00184236"/>
    <w:rsid w:val="001A7663"/>
    <w:rsid w:val="001B12DC"/>
    <w:rsid w:val="001C4333"/>
    <w:rsid w:val="001E7EC0"/>
    <w:rsid w:val="00206270"/>
    <w:rsid w:val="00213AD8"/>
    <w:rsid w:val="00215C9C"/>
    <w:rsid w:val="002247D0"/>
    <w:rsid w:val="002376E0"/>
    <w:rsid w:val="002436E9"/>
    <w:rsid w:val="0026457B"/>
    <w:rsid w:val="002B00DF"/>
    <w:rsid w:val="002C12C2"/>
    <w:rsid w:val="002D3632"/>
    <w:rsid w:val="00306019"/>
    <w:rsid w:val="00324F09"/>
    <w:rsid w:val="003251B4"/>
    <w:rsid w:val="003463D2"/>
    <w:rsid w:val="003544E7"/>
    <w:rsid w:val="00365A16"/>
    <w:rsid w:val="00373C33"/>
    <w:rsid w:val="00374E7F"/>
    <w:rsid w:val="00381B5F"/>
    <w:rsid w:val="00387A8F"/>
    <w:rsid w:val="00395844"/>
    <w:rsid w:val="003B0567"/>
    <w:rsid w:val="003B1EE8"/>
    <w:rsid w:val="003B7C43"/>
    <w:rsid w:val="003D18BA"/>
    <w:rsid w:val="003D3185"/>
    <w:rsid w:val="003D40EA"/>
    <w:rsid w:val="003F6D4D"/>
    <w:rsid w:val="00405493"/>
    <w:rsid w:val="00406A81"/>
    <w:rsid w:val="00415F0C"/>
    <w:rsid w:val="00454C4C"/>
    <w:rsid w:val="00480C02"/>
    <w:rsid w:val="004838E3"/>
    <w:rsid w:val="0048584D"/>
    <w:rsid w:val="00487A36"/>
    <w:rsid w:val="00491F6A"/>
    <w:rsid w:val="004A4FC7"/>
    <w:rsid w:val="004B7368"/>
    <w:rsid w:val="004C6C21"/>
    <w:rsid w:val="004C7075"/>
    <w:rsid w:val="004E11F6"/>
    <w:rsid w:val="004F1A3B"/>
    <w:rsid w:val="00501154"/>
    <w:rsid w:val="005173B2"/>
    <w:rsid w:val="005176BE"/>
    <w:rsid w:val="00517824"/>
    <w:rsid w:val="00527DF7"/>
    <w:rsid w:val="00534F76"/>
    <w:rsid w:val="00541B18"/>
    <w:rsid w:val="00543B9E"/>
    <w:rsid w:val="0054408E"/>
    <w:rsid w:val="005447D2"/>
    <w:rsid w:val="0054798F"/>
    <w:rsid w:val="00571EE0"/>
    <w:rsid w:val="00576464"/>
    <w:rsid w:val="00577E70"/>
    <w:rsid w:val="00580B45"/>
    <w:rsid w:val="00595E6E"/>
    <w:rsid w:val="005A5194"/>
    <w:rsid w:val="005B1032"/>
    <w:rsid w:val="005C0474"/>
    <w:rsid w:val="005C65A7"/>
    <w:rsid w:val="005D45CC"/>
    <w:rsid w:val="005D72EA"/>
    <w:rsid w:val="005D758E"/>
    <w:rsid w:val="005F4DAB"/>
    <w:rsid w:val="00602BC8"/>
    <w:rsid w:val="006401DB"/>
    <w:rsid w:val="0064118B"/>
    <w:rsid w:val="00671486"/>
    <w:rsid w:val="0067411D"/>
    <w:rsid w:val="006900DF"/>
    <w:rsid w:val="006927FC"/>
    <w:rsid w:val="00692E54"/>
    <w:rsid w:val="006A28FA"/>
    <w:rsid w:val="006C3EFF"/>
    <w:rsid w:val="006D076F"/>
    <w:rsid w:val="006D0BC4"/>
    <w:rsid w:val="006E5764"/>
    <w:rsid w:val="006F0181"/>
    <w:rsid w:val="00704DEF"/>
    <w:rsid w:val="00706B65"/>
    <w:rsid w:val="007131FD"/>
    <w:rsid w:val="007233F6"/>
    <w:rsid w:val="00726567"/>
    <w:rsid w:val="007427E5"/>
    <w:rsid w:val="00743070"/>
    <w:rsid w:val="0076693C"/>
    <w:rsid w:val="00773928"/>
    <w:rsid w:val="00781EA3"/>
    <w:rsid w:val="0078667F"/>
    <w:rsid w:val="007906D7"/>
    <w:rsid w:val="007B751F"/>
    <w:rsid w:val="007C075D"/>
    <w:rsid w:val="007D5F22"/>
    <w:rsid w:val="007F2B31"/>
    <w:rsid w:val="007F4A01"/>
    <w:rsid w:val="007F6B8E"/>
    <w:rsid w:val="0081623E"/>
    <w:rsid w:val="00822386"/>
    <w:rsid w:val="00837BF2"/>
    <w:rsid w:val="00861D56"/>
    <w:rsid w:val="0086501F"/>
    <w:rsid w:val="00867755"/>
    <w:rsid w:val="00880DA2"/>
    <w:rsid w:val="00887B2F"/>
    <w:rsid w:val="00890E39"/>
    <w:rsid w:val="008957B7"/>
    <w:rsid w:val="008A754E"/>
    <w:rsid w:val="008C42A1"/>
    <w:rsid w:val="008C5EF2"/>
    <w:rsid w:val="008D0B63"/>
    <w:rsid w:val="008E08BE"/>
    <w:rsid w:val="008E1B31"/>
    <w:rsid w:val="008E79A9"/>
    <w:rsid w:val="008F3F18"/>
    <w:rsid w:val="008F3F27"/>
    <w:rsid w:val="009124D7"/>
    <w:rsid w:val="009148D0"/>
    <w:rsid w:val="009167E8"/>
    <w:rsid w:val="00921237"/>
    <w:rsid w:val="00922024"/>
    <w:rsid w:val="00956ACC"/>
    <w:rsid w:val="0095766D"/>
    <w:rsid w:val="00961A95"/>
    <w:rsid w:val="00961FA6"/>
    <w:rsid w:val="00971C68"/>
    <w:rsid w:val="009779F5"/>
    <w:rsid w:val="00980AB2"/>
    <w:rsid w:val="00982A12"/>
    <w:rsid w:val="00984BDB"/>
    <w:rsid w:val="00995B28"/>
    <w:rsid w:val="009A3817"/>
    <w:rsid w:val="009C338C"/>
    <w:rsid w:val="009D2F67"/>
    <w:rsid w:val="009D6490"/>
    <w:rsid w:val="00A00B17"/>
    <w:rsid w:val="00A04CA4"/>
    <w:rsid w:val="00A25BD7"/>
    <w:rsid w:val="00A31187"/>
    <w:rsid w:val="00A31CDE"/>
    <w:rsid w:val="00A33760"/>
    <w:rsid w:val="00A36B22"/>
    <w:rsid w:val="00A37BF5"/>
    <w:rsid w:val="00A54981"/>
    <w:rsid w:val="00A75897"/>
    <w:rsid w:val="00AA7825"/>
    <w:rsid w:val="00AB2618"/>
    <w:rsid w:val="00AB4074"/>
    <w:rsid w:val="00AC1D0B"/>
    <w:rsid w:val="00AD1432"/>
    <w:rsid w:val="00AE7FE0"/>
    <w:rsid w:val="00AF2A3B"/>
    <w:rsid w:val="00AF4D9C"/>
    <w:rsid w:val="00AF6846"/>
    <w:rsid w:val="00AF7A67"/>
    <w:rsid w:val="00B02EF9"/>
    <w:rsid w:val="00B07A70"/>
    <w:rsid w:val="00B141D6"/>
    <w:rsid w:val="00B22EBB"/>
    <w:rsid w:val="00B4151E"/>
    <w:rsid w:val="00B41F35"/>
    <w:rsid w:val="00B460E2"/>
    <w:rsid w:val="00B52A8B"/>
    <w:rsid w:val="00B55EE8"/>
    <w:rsid w:val="00B716B6"/>
    <w:rsid w:val="00B907D0"/>
    <w:rsid w:val="00B90D05"/>
    <w:rsid w:val="00B9176D"/>
    <w:rsid w:val="00BA5C45"/>
    <w:rsid w:val="00BA6A44"/>
    <w:rsid w:val="00BC14A8"/>
    <w:rsid w:val="00BD1BC5"/>
    <w:rsid w:val="00BE0EFC"/>
    <w:rsid w:val="00BE5EDA"/>
    <w:rsid w:val="00BF07B3"/>
    <w:rsid w:val="00BF256F"/>
    <w:rsid w:val="00BF26C7"/>
    <w:rsid w:val="00BF29B2"/>
    <w:rsid w:val="00BF2A2B"/>
    <w:rsid w:val="00BF41DA"/>
    <w:rsid w:val="00BF7677"/>
    <w:rsid w:val="00C06D64"/>
    <w:rsid w:val="00C079F7"/>
    <w:rsid w:val="00C23B1B"/>
    <w:rsid w:val="00C33572"/>
    <w:rsid w:val="00C3368A"/>
    <w:rsid w:val="00C546C6"/>
    <w:rsid w:val="00C650FC"/>
    <w:rsid w:val="00C876D1"/>
    <w:rsid w:val="00C92FA7"/>
    <w:rsid w:val="00D1563B"/>
    <w:rsid w:val="00D16AB5"/>
    <w:rsid w:val="00D40E46"/>
    <w:rsid w:val="00D42695"/>
    <w:rsid w:val="00D44804"/>
    <w:rsid w:val="00D44C55"/>
    <w:rsid w:val="00D61424"/>
    <w:rsid w:val="00D94F32"/>
    <w:rsid w:val="00DA2454"/>
    <w:rsid w:val="00DA6DB1"/>
    <w:rsid w:val="00DC03C4"/>
    <w:rsid w:val="00DD6C83"/>
    <w:rsid w:val="00DF781C"/>
    <w:rsid w:val="00E36AB5"/>
    <w:rsid w:val="00E37C90"/>
    <w:rsid w:val="00E4053D"/>
    <w:rsid w:val="00E43616"/>
    <w:rsid w:val="00E47EC5"/>
    <w:rsid w:val="00E50499"/>
    <w:rsid w:val="00E53592"/>
    <w:rsid w:val="00E71951"/>
    <w:rsid w:val="00E72BAB"/>
    <w:rsid w:val="00E72C79"/>
    <w:rsid w:val="00E82CE2"/>
    <w:rsid w:val="00E93D77"/>
    <w:rsid w:val="00E97684"/>
    <w:rsid w:val="00EA3C9A"/>
    <w:rsid w:val="00EB3FCE"/>
    <w:rsid w:val="00EC2476"/>
    <w:rsid w:val="00EE20E7"/>
    <w:rsid w:val="00EF0092"/>
    <w:rsid w:val="00EF3BA8"/>
    <w:rsid w:val="00F74678"/>
    <w:rsid w:val="00F91F52"/>
    <w:rsid w:val="00F95DFA"/>
    <w:rsid w:val="00FC44EF"/>
    <w:rsid w:val="00FE4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C9C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91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01154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501154"/>
    <w:rPr>
      <w:rFonts w:ascii="Arial" w:hAnsi="Arial"/>
      <w:b/>
      <w:sz w:val="24"/>
    </w:rPr>
  </w:style>
  <w:style w:type="paragraph" w:styleId="Recuodecorpodetexto2">
    <w:name w:val="Body Text Indent 2"/>
    <w:basedOn w:val="Normal"/>
    <w:link w:val="Recuodecorpodetexto2Char"/>
    <w:rsid w:val="00501154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501154"/>
    <w:rPr>
      <w:b/>
      <w:sz w:val="24"/>
      <w:szCs w:val="24"/>
    </w:rPr>
  </w:style>
  <w:style w:type="paragraph" w:styleId="PargrafodaLista">
    <w:name w:val="List Paragraph"/>
    <w:basedOn w:val="Normal"/>
    <w:uiPriority w:val="34"/>
    <w:qFormat/>
    <w:rsid w:val="008C42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ef.Sagrada%20Familia\Desktop\PORTARIAS%202010\PORTARIA%2012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PORTARIA 120</Template>
  <TotalTime>21</TotalTime>
  <Pages>1</Pages>
  <Words>441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Original</dc:creator>
  <cp:keywords/>
  <dc:description/>
  <cp:lastModifiedBy>Copyright Original</cp:lastModifiedBy>
  <cp:revision>19</cp:revision>
  <cp:lastPrinted>2010-07-28T17:53:00Z</cp:lastPrinted>
  <dcterms:created xsi:type="dcterms:W3CDTF">2014-08-01T19:32:00Z</dcterms:created>
  <dcterms:modified xsi:type="dcterms:W3CDTF">2014-08-01T20:03:00Z</dcterms:modified>
</cp:coreProperties>
</file>